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D8764" w14:textId="41A545FA" w:rsidR="00BC084C" w:rsidRDefault="00BC084C" w:rsidP="00BC0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C73CE">
        <w:rPr>
          <w:b/>
          <w:i/>
          <w:noProof/>
          <w:sz w:val="28"/>
        </w:rPr>
        <w:t>5006</w:t>
      </w:r>
    </w:p>
    <w:p w14:paraId="3C3FFC84" w14:textId="4A4BE97C" w:rsidR="00BC084C" w:rsidRDefault="00BC084C" w:rsidP="00BC084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r w:rsidR="009347FB">
        <w:rPr>
          <w:b/>
          <w:bCs/>
          <w:sz w:val="24"/>
        </w:rPr>
        <w:t>N</w:t>
      </w:r>
      <w:r>
        <w:rPr>
          <w:b/>
          <w:bCs/>
          <w:sz w:val="24"/>
        </w:rPr>
        <w:t>ovember 2023</w:t>
      </w:r>
    </w:p>
    <w:p w14:paraId="72E2ED64" w14:textId="5B3E01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01D48" w:rsidRPr="00901D48">
        <w:rPr>
          <w:rFonts w:ascii="Arial" w:hAnsi="Arial" w:cs="Arial"/>
          <w:b/>
          <w:sz w:val="22"/>
          <w:szCs w:val="22"/>
        </w:rPr>
        <w:t xml:space="preserve">Reply </w:t>
      </w:r>
      <w:r w:rsidR="00C725F3" w:rsidRPr="00C725F3">
        <w:rPr>
          <w:rFonts w:ascii="Arial" w:hAnsi="Arial" w:cs="Arial"/>
          <w:b/>
          <w:sz w:val="22"/>
          <w:szCs w:val="22"/>
        </w:rPr>
        <w:t>LS on the proposal for a new work item: Guidelines for increasing security of the AKA protocols in IMT-2020 and beyond</w:t>
      </w:r>
    </w:p>
    <w:p w14:paraId="4F05A59B" w14:textId="65ADB98B" w:rsidR="00901D48" w:rsidRDefault="00901D48" w:rsidP="00901D4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90F88" w:rsidRPr="00990F88">
        <w:rPr>
          <w:rFonts w:ascii="Arial" w:hAnsi="Arial" w:cs="Arial"/>
          <w:b/>
          <w:bCs/>
          <w:sz w:val="22"/>
          <w:szCs w:val="22"/>
        </w:rPr>
        <w:t>S3-2344</w:t>
      </w:r>
      <w:r w:rsidR="00C725F3">
        <w:rPr>
          <w:rFonts w:ascii="Arial" w:hAnsi="Arial" w:cs="Arial"/>
          <w:b/>
          <w:bCs/>
          <w:sz w:val="22"/>
          <w:szCs w:val="22"/>
        </w:rPr>
        <w:t>97</w:t>
      </w:r>
      <w:r w:rsidRPr="00043799">
        <w:rPr>
          <w:rFonts w:ascii="Arial" w:hAnsi="Arial" w:cs="Arial"/>
          <w:b/>
          <w:bCs/>
          <w:sz w:val="22"/>
          <w:szCs w:val="22"/>
        </w:rPr>
        <w:t>/</w:t>
      </w:r>
      <w:r w:rsidR="00C725F3" w:rsidRPr="00C725F3">
        <w:t xml:space="preserve"> </w:t>
      </w:r>
      <w:r w:rsidR="00C725F3" w:rsidRPr="00C725F3">
        <w:rPr>
          <w:rFonts w:ascii="Arial" w:hAnsi="Arial" w:cs="Arial"/>
          <w:b/>
          <w:bCs/>
          <w:sz w:val="22"/>
          <w:szCs w:val="22"/>
        </w:rPr>
        <w:t>SG17-LS67</w:t>
      </w:r>
      <w:r w:rsidRPr="00043799">
        <w:rPr>
          <w:rFonts w:ascii="Arial" w:hAnsi="Arial" w:cs="Arial"/>
          <w:b/>
          <w:bCs/>
          <w:sz w:val="22"/>
          <w:szCs w:val="22"/>
        </w:rPr>
        <w:t xml:space="preserve"> </w:t>
      </w:r>
      <w:r w:rsidR="00C725F3" w:rsidRPr="00C725F3">
        <w:rPr>
          <w:rFonts w:ascii="Arial" w:hAnsi="Arial" w:cs="Arial"/>
          <w:b/>
          <w:sz w:val="22"/>
          <w:szCs w:val="22"/>
        </w:rPr>
        <w:t>LS on the proposal for a new work item: Guidelines for increasing security of the AKA protocols in IMT-2020 and beyond</w:t>
      </w:r>
    </w:p>
    <w:p w14:paraId="26AF0D51" w14:textId="63CBC2D9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249EA662" w14:textId="61F7C992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61BBCA" w14:textId="77777777" w:rsidR="00901D48" w:rsidRDefault="00901D48" w:rsidP="00901D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6E2B72" w14:textId="025A7C4F" w:rsidR="00901D48" w:rsidRDefault="00901D48" w:rsidP="00901D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57B75" w:rsidRPr="00D57B75">
        <w:rPr>
          <w:rFonts w:ascii="Arial" w:hAnsi="Arial" w:cs="Arial"/>
          <w:b/>
          <w:bCs/>
          <w:sz w:val="22"/>
          <w:szCs w:val="22"/>
        </w:rPr>
        <w:t>3GPP TSG SA WG</w:t>
      </w:r>
      <w:r w:rsidR="00A041D6" w:rsidRPr="00D57B75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A858004" w14:textId="57220550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2BB2" w:rsidRPr="00F32BB2">
        <w:rPr>
          <w:rFonts w:ascii="Arial" w:hAnsi="Arial" w:cs="Arial"/>
          <w:b/>
          <w:bCs/>
          <w:sz w:val="22"/>
          <w:szCs w:val="22"/>
        </w:rPr>
        <w:t>ITU-T Study Group 17</w:t>
      </w:r>
    </w:p>
    <w:p w14:paraId="2E8CFDDC" w14:textId="4A828803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7E9198" w14:textId="77777777" w:rsidR="00DC2C61" w:rsidRDefault="00B97703" w:rsidP="00DC2C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3F580C" w14:textId="41CDA19F" w:rsidR="00DC2C61" w:rsidRDefault="00DC2C61" w:rsidP="00DC2C61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 w:rsidR="007D0998" w:rsidRPr="007D0998">
        <w:rPr>
          <w:lang w:eastAsia="zh-CN"/>
        </w:rPr>
        <w:t>Noamen Ben Henda</w:t>
      </w:r>
      <w:r>
        <w:rPr>
          <w:bCs/>
        </w:rPr>
        <w:tab/>
      </w:r>
      <w:r>
        <w:rPr>
          <w:bCs/>
        </w:rPr>
        <w:tab/>
      </w:r>
    </w:p>
    <w:p w14:paraId="0121731E" w14:textId="0251A992" w:rsidR="00DC2C61" w:rsidRDefault="00DC2C61" w:rsidP="00DC2C61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 w:rsidR="007D0998" w:rsidRPr="007D0998">
        <w:t>noamen.ben.henda@huawei.com</w:t>
      </w:r>
    </w:p>
    <w:p w14:paraId="7B4A068F" w14:textId="77777777" w:rsidR="00DC2C61" w:rsidRDefault="00DC2C61" w:rsidP="00DC2C61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7344B0BF" w14:textId="77777777" w:rsidR="00DC2C61" w:rsidRDefault="00DC2C61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C0FFC5A" w:rsidR="00B97703" w:rsidRPr="00383545" w:rsidRDefault="00383545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DC2C61" w:rsidRPr="000E571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C8953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3799">
        <w:rPr>
          <w:rFonts w:ascii="Arial" w:hAnsi="Arial" w:cs="Arial"/>
          <w:bCs/>
          <w:lang w:eastAsia="zh-CN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1E7D9" w14:textId="645F9559" w:rsidR="00C725F3" w:rsidRDefault="00901D48" w:rsidP="00DC2C61">
      <w:r w:rsidRPr="00901D48">
        <w:t xml:space="preserve">SA3 would like to thank </w:t>
      </w:r>
      <w:r w:rsidR="00F32BB2">
        <w:t xml:space="preserve">ITU-T </w:t>
      </w:r>
      <w:r w:rsidR="00C725F3">
        <w:t>S</w:t>
      </w:r>
      <w:r w:rsidR="00F32BB2">
        <w:t xml:space="preserve">tudy </w:t>
      </w:r>
      <w:r w:rsidR="00C725F3">
        <w:t>G</w:t>
      </w:r>
      <w:r w:rsidR="00F32BB2">
        <w:t xml:space="preserve">roup </w:t>
      </w:r>
      <w:r w:rsidR="00C725F3">
        <w:t>17 for their LS on the proposal for increasing security of the AKA protocols in IMT-2020 and beyond</w:t>
      </w:r>
      <w:r w:rsidRPr="00901D48">
        <w:t>.</w:t>
      </w:r>
      <w:r w:rsidR="00F32BB2">
        <w:t xml:space="preserve"> </w:t>
      </w:r>
      <w:r w:rsidR="00C725F3">
        <w:t xml:space="preserve">SA3 will </w:t>
      </w:r>
      <w:r w:rsidR="00F32BB2">
        <w:t xml:space="preserve">carefully study the </w:t>
      </w:r>
      <w:bookmarkStart w:id="7" w:name="_GoBack"/>
      <w:bookmarkEnd w:id="7"/>
      <w:r w:rsidR="00B45183">
        <w:t xml:space="preserve">AKA security concerns </w:t>
      </w:r>
      <w:r w:rsidR="00F32BB2">
        <w:t xml:space="preserve">and provide </w:t>
      </w:r>
      <w:r w:rsidR="00B45183">
        <w:t>a</w:t>
      </w:r>
      <w:r w:rsidR="004467D2">
        <w:t>n update</w:t>
      </w:r>
      <w:r w:rsidR="00B45183">
        <w:t xml:space="preserve"> </w:t>
      </w:r>
      <w:r w:rsidR="00F32BB2">
        <w:t>during the next meeting cycle</w:t>
      </w:r>
      <w:r w:rsidR="0048331C">
        <w:t xml:space="preserve"> (i.e., during SA3#115)</w:t>
      </w:r>
      <w:r w:rsidR="00F32BB2">
        <w:t>.</w:t>
      </w:r>
    </w:p>
    <w:p w14:paraId="542E2E5B" w14:textId="6E6832B7" w:rsidR="00DC2C61" w:rsidRDefault="00901D48" w:rsidP="00DC2C61">
      <w:r w:rsidRPr="00901D48">
        <w:t xml:space="preserve">SA3 </w:t>
      </w:r>
      <w:r w:rsidR="00F32BB2">
        <w:t>believes</w:t>
      </w:r>
      <w:r w:rsidRPr="00901D48">
        <w:t xml:space="preserve"> </w:t>
      </w:r>
      <w:r w:rsidR="00F32BB2">
        <w:t xml:space="preserve">that </w:t>
      </w:r>
      <w:r w:rsidR="004467D2">
        <w:t xml:space="preserve">the specification of AKA and its update must be done by SA3 for consistency purposes. </w:t>
      </w:r>
      <w:r w:rsidR="00F32BB2">
        <w:t xml:space="preserve">Therefore, SA3 kindly requests ITU-T Study Group 17 </w:t>
      </w:r>
      <w:r w:rsidR="004467D2">
        <w:t xml:space="preserve">not to create new guideline/specification on AKA and </w:t>
      </w:r>
      <w:r w:rsidR="00B45183">
        <w:t>allow 3GPP to resolve</w:t>
      </w:r>
      <w:r w:rsidR="004467D2">
        <w:t xml:space="preserve"> the</w:t>
      </w:r>
      <w:r w:rsidR="00B45183">
        <w:t xml:space="preserve"> concerns </w:t>
      </w:r>
      <w:r w:rsidR="004467D2">
        <w:t>presented in this LS</w:t>
      </w:r>
      <w:r w:rsidR="00A51BFD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5CF48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73A4" w:rsidRPr="00DB73A4">
        <w:rPr>
          <w:rFonts w:ascii="Arial" w:hAnsi="Arial" w:cs="Arial"/>
          <w:b/>
        </w:rPr>
        <w:t xml:space="preserve">ITU-T Study Group 17 </w:t>
      </w:r>
      <w:r>
        <w:rPr>
          <w:rFonts w:ascii="Arial" w:hAnsi="Arial" w:cs="Arial"/>
          <w:b/>
        </w:rPr>
        <w:t xml:space="preserve"> </w:t>
      </w:r>
    </w:p>
    <w:p w14:paraId="3A3E62EE" w14:textId="169A9726" w:rsidR="00B97703" w:rsidRPr="00017F23" w:rsidRDefault="00B97703" w:rsidP="00DC2C6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C2C61" w:rsidRPr="00DC2C61">
        <w:rPr>
          <w:rFonts w:ascii="Arial" w:hAnsi="Arial" w:cs="Arial"/>
          <w:b/>
        </w:rPr>
        <w:t xml:space="preserve">SA3 kindly asks </w:t>
      </w:r>
      <w:r w:rsidR="00DB73A4" w:rsidRPr="00DB73A4">
        <w:rPr>
          <w:rFonts w:ascii="Arial" w:hAnsi="Arial" w:cs="Arial"/>
          <w:b/>
          <w:lang w:eastAsia="zh-CN"/>
        </w:rPr>
        <w:t>ITU-T Study Group 17</w:t>
      </w:r>
      <w:r w:rsidR="00043799">
        <w:rPr>
          <w:rFonts w:ascii="Arial" w:hAnsi="Arial" w:cs="Arial"/>
          <w:b/>
        </w:rPr>
        <w:t xml:space="preserve"> </w:t>
      </w:r>
      <w:r w:rsidR="00DC2C61" w:rsidRPr="00DC2C61">
        <w:rPr>
          <w:rFonts w:ascii="Arial" w:hAnsi="Arial" w:cs="Arial"/>
          <w:b/>
        </w:rPr>
        <w:t>to take th</w:t>
      </w:r>
      <w:r w:rsidR="00F32BB2">
        <w:rPr>
          <w:rFonts w:ascii="Arial" w:hAnsi="Arial" w:cs="Arial"/>
          <w:b/>
        </w:rPr>
        <w:t>is reply</w:t>
      </w:r>
      <w:r w:rsidR="00DC2C61" w:rsidRPr="00DC2C61">
        <w:rPr>
          <w:rFonts w:ascii="Arial" w:hAnsi="Arial" w:cs="Arial"/>
          <w:b/>
        </w:rPr>
        <w:t xml:space="preserve">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7F3289" w14:textId="77777777" w:rsidR="00B939B3" w:rsidRDefault="00B939B3" w:rsidP="00B939B3">
      <w:r>
        <w:t>SA3#115</w:t>
      </w:r>
      <w:r>
        <w:tab/>
        <w:t>February 26</w:t>
      </w:r>
      <w:r>
        <w:rPr>
          <w:vertAlign w:val="superscript"/>
        </w:rPr>
        <w:t>th</w:t>
      </w:r>
      <w:r>
        <w:t xml:space="preserve"> – March 1</w:t>
      </w:r>
      <w:r>
        <w:rPr>
          <w:vertAlign w:val="superscript"/>
        </w:rPr>
        <w:t>st</w:t>
      </w:r>
      <w:r>
        <w:t xml:space="preserve"> 2024</w:t>
      </w:r>
      <w:r>
        <w:tab/>
        <w:t>Athens, Greece</w:t>
      </w:r>
    </w:p>
    <w:p w14:paraId="62C27C79" w14:textId="2F3F2A52" w:rsidR="00B939B3" w:rsidRDefault="00B939B3" w:rsidP="00B939B3">
      <w:r>
        <w:t>SA3#116</w:t>
      </w:r>
      <w:r>
        <w:tab/>
        <w:t>May 20</w:t>
      </w:r>
      <w:r>
        <w:rPr>
          <w:vertAlign w:val="superscript"/>
        </w:rPr>
        <w:t>th</w:t>
      </w:r>
      <w:r>
        <w:t xml:space="preserve"> – 25</w:t>
      </w:r>
      <w:r>
        <w:rPr>
          <w:vertAlign w:val="superscript"/>
        </w:rPr>
        <w:t>th</w:t>
      </w:r>
      <w:r>
        <w:t xml:space="preserve"> 2024</w:t>
      </w:r>
      <w:r>
        <w:tab/>
      </w:r>
      <w:r>
        <w:tab/>
      </w:r>
      <w:r w:rsidR="00B91E8A">
        <w:t>TB</w:t>
      </w:r>
      <w:r w:rsidR="006E7CE3">
        <w:t>D</w:t>
      </w:r>
      <w:r w:rsidR="00B91E8A">
        <w:t xml:space="preserve">, </w:t>
      </w:r>
      <w:r>
        <w:t>Korea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25013" w14:textId="77777777" w:rsidR="00D72D8B" w:rsidRDefault="00D72D8B">
      <w:pPr>
        <w:spacing w:after="0"/>
      </w:pPr>
      <w:r>
        <w:separator/>
      </w:r>
    </w:p>
  </w:endnote>
  <w:endnote w:type="continuationSeparator" w:id="0">
    <w:p w14:paraId="636A55E1" w14:textId="77777777" w:rsidR="00D72D8B" w:rsidRDefault="00D72D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53038" w14:textId="77777777" w:rsidR="00D72D8B" w:rsidRDefault="00D72D8B">
      <w:pPr>
        <w:spacing w:after="0"/>
      </w:pPr>
      <w:r>
        <w:separator/>
      </w:r>
    </w:p>
  </w:footnote>
  <w:footnote w:type="continuationSeparator" w:id="0">
    <w:p w14:paraId="05FEF6E4" w14:textId="77777777" w:rsidR="00D72D8B" w:rsidRDefault="00D72D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3799"/>
    <w:rsid w:val="00051B12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648B8"/>
    <w:rsid w:val="002869FE"/>
    <w:rsid w:val="002E01C1"/>
    <w:rsid w:val="002F1940"/>
    <w:rsid w:val="00322204"/>
    <w:rsid w:val="00383545"/>
    <w:rsid w:val="003C06D2"/>
    <w:rsid w:val="003F5E20"/>
    <w:rsid w:val="00412E7D"/>
    <w:rsid w:val="00433500"/>
    <w:rsid w:val="00433F71"/>
    <w:rsid w:val="0043559E"/>
    <w:rsid w:val="00440D43"/>
    <w:rsid w:val="00441B3A"/>
    <w:rsid w:val="00443441"/>
    <w:rsid w:val="004467D2"/>
    <w:rsid w:val="00452B31"/>
    <w:rsid w:val="00470DF6"/>
    <w:rsid w:val="0048331C"/>
    <w:rsid w:val="00490D22"/>
    <w:rsid w:val="004E3939"/>
    <w:rsid w:val="00526DDD"/>
    <w:rsid w:val="005B3A55"/>
    <w:rsid w:val="005B6433"/>
    <w:rsid w:val="006052AD"/>
    <w:rsid w:val="0063791E"/>
    <w:rsid w:val="006E7CE3"/>
    <w:rsid w:val="006F3788"/>
    <w:rsid w:val="0073766B"/>
    <w:rsid w:val="007A63AD"/>
    <w:rsid w:val="007C44B2"/>
    <w:rsid w:val="007D0998"/>
    <w:rsid w:val="007F4F92"/>
    <w:rsid w:val="008150DE"/>
    <w:rsid w:val="00837D89"/>
    <w:rsid w:val="008758B0"/>
    <w:rsid w:val="008D772F"/>
    <w:rsid w:val="008E57FA"/>
    <w:rsid w:val="00901D48"/>
    <w:rsid w:val="00914CD1"/>
    <w:rsid w:val="009347FB"/>
    <w:rsid w:val="009603F6"/>
    <w:rsid w:val="00990F88"/>
    <w:rsid w:val="009963AC"/>
    <w:rsid w:val="0099764C"/>
    <w:rsid w:val="009C01E1"/>
    <w:rsid w:val="009D2D74"/>
    <w:rsid w:val="009E0B14"/>
    <w:rsid w:val="009E12E9"/>
    <w:rsid w:val="00A041D6"/>
    <w:rsid w:val="00A455B0"/>
    <w:rsid w:val="00A51BFD"/>
    <w:rsid w:val="00A57D88"/>
    <w:rsid w:val="00A66264"/>
    <w:rsid w:val="00A70448"/>
    <w:rsid w:val="00AA4FF3"/>
    <w:rsid w:val="00AA7477"/>
    <w:rsid w:val="00AB290D"/>
    <w:rsid w:val="00AE1B3E"/>
    <w:rsid w:val="00B35644"/>
    <w:rsid w:val="00B45183"/>
    <w:rsid w:val="00B91E8A"/>
    <w:rsid w:val="00B939B3"/>
    <w:rsid w:val="00B97703"/>
    <w:rsid w:val="00BA1747"/>
    <w:rsid w:val="00BA3D66"/>
    <w:rsid w:val="00BC084C"/>
    <w:rsid w:val="00BE01A4"/>
    <w:rsid w:val="00C04BFC"/>
    <w:rsid w:val="00C17229"/>
    <w:rsid w:val="00C17575"/>
    <w:rsid w:val="00C633CB"/>
    <w:rsid w:val="00C725F3"/>
    <w:rsid w:val="00CB2B16"/>
    <w:rsid w:val="00CF6087"/>
    <w:rsid w:val="00D14BB6"/>
    <w:rsid w:val="00D33624"/>
    <w:rsid w:val="00D57B75"/>
    <w:rsid w:val="00D72D8B"/>
    <w:rsid w:val="00DB73A4"/>
    <w:rsid w:val="00DC2C61"/>
    <w:rsid w:val="00DD2E55"/>
    <w:rsid w:val="00E003DF"/>
    <w:rsid w:val="00E2241D"/>
    <w:rsid w:val="00E420F8"/>
    <w:rsid w:val="00E738A7"/>
    <w:rsid w:val="00E87C33"/>
    <w:rsid w:val="00EB78EA"/>
    <w:rsid w:val="00ED053F"/>
    <w:rsid w:val="00ED1BC4"/>
    <w:rsid w:val="00F25496"/>
    <w:rsid w:val="00F32BB2"/>
    <w:rsid w:val="00F472CA"/>
    <w:rsid w:val="00F667CF"/>
    <w:rsid w:val="00F803BE"/>
    <w:rsid w:val="00F82AA7"/>
    <w:rsid w:val="00FB2E7B"/>
    <w:rsid w:val="00FC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DC2C6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C2C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83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802a3ca-20a0-434f-bd67-25ebc980f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0B4EE0ED58844A129A701F2BBDEAA" ma:contentTypeVersion="12" ma:contentTypeDescription="Create a new document." ma:contentTypeScope="" ma:versionID="ce565c589002e29f0008348bb673befa">
  <xsd:schema xmlns:xsd="http://www.w3.org/2001/XMLSchema" xmlns:xs="http://www.w3.org/2001/XMLSchema" xmlns:p="http://schemas.microsoft.com/office/2006/metadata/properties" xmlns:ns3="8802a3ca-20a0-434f-bd67-25ebc980fdb8" xmlns:ns4="49acb4ee-e2b7-4065-8c50-dbb6d1eb529e" targetNamespace="http://schemas.microsoft.com/office/2006/metadata/properties" ma:root="true" ma:fieldsID="2b80900581fb3b76579da8365bffd46e" ns3:_="" ns4:_="">
    <xsd:import namespace="8802a3ca-20a0-434f-bd67-25ebc980fdb8"/>
    <xsd:import namespace="49acb4ee-e2b7-4065-8c50-dbb6d1eb529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2a3ca-20a0-434f-bd67-25ebc980f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b4ee-e2b7-4065-8c50-dbb6d1eb529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91B64-258E-4123-876E-84B723D1BD76}">
  <ds:schemaRefs>
    <ds:schemaRef ds:uri="http://schemas.microsoft.com/office/2006/metadata/properties"/>
    <ds:schemaRef ds:uri="http://schemas.microsoft.com/office/infopath/2007/PartnerControls"/>
    <ds:schemaRef ds:uri="8802a3ca-20a0-434f-bd67-25ebc980fdb8"/>
  </ds:schemaRefs>
</ds:datastoreItem>
</file>

<file path=customXml/itemProps2.xml><?xml version="1.0" encoding="utf-8"?>
<ds:datastoreItem xmlns:ds="http://schemas.openxmlformats.org/officeDocument/2006/customXml" ds:itemID="{40E670FF-9291-4B77-92AF-F204F9CCB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3325E-EA4E-4E7F-BC7D-DC3F6613A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2a3ca-20a0-434f-bd67-25ebc980fdb8"/>
    <ds:schemaRef ds:uri="49acb4ee-e2b7-4065-8c50-dbb6d1eb52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Noamen Ben Henda</cp:lastModifiedBy>
  <cp:revision>2</cp:revision>
  <cp:lastPrinted>2002-04-23T07:10:00Z</cp:lastPrinted>
  <dcterms:created xsi:type="dcterms:W3CDTF">2023-11-09T17:46:00Z</dcterms:created>
  <dcterms:modified xsi:type="dcterms:W3CDTF">2023-11-09T17:46:00Z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(3)+gH9tdK9LYHg0DODDyAfeqyln60MfxsHItuyzIfvtHswCRA4XiXjNl2VGgzgSawJS55OBHge
r993/eTmVNwzWjZC10JOHV2TZNDDuA5jDRdlAa4HUfI/TEsZSNtGqSEhuO15fzAMJoGFwsfE
lLlaK0+LYyaojReBBZx0+m/wO/ilzRDRu63fMHFOyEP97YBt7NtnGM1iBTPygYx3MawljA1h
jXGLv4vJ7Vl0w7RQYr</vt:lpwstr>
  </property>
  <property fmtid="{D5CDD505-2E9C-101B-9397-08002B2CF9AE}" pid="3" name="_2015_ms_pID_7253431">
    <vt:lpwstr>UAUBURPpzZXdDQxWarjwDWiuMpjo7gDsVUurrcmgc+wrM1Ieotyp4D
Dl+u0fXq208SQoubpK7t2Gc0z+/TzMu3if676iFo4wiHsnfPaLqsgIXNLB3gphe9yWy9jhNh
GzAKWBA7Ea7y0eXrXqTfzgF5mFxUDubyjhHt04qFMMc6RqN9OtFX6V6o2ln3VftRg66HN59P
tKuwzT1COEwLrDghls7lvEuyB+W6gS/UOPGD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0x0101006C10B4EE0ED58844A129A701F2BBDEAA</vt:lpwstr>
  </property>
</Properties>
</file>